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4C7E1" w14:textId="77777777" w:rsidR="00407606" w:rsidRDefault="00407606" w:rsidP="0040760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4301-0007/2023</w:t>
      </w:r>
    </w:p>
    <w:p w14:paraId="1DB4DF6D" w14:textId="77777777" w:rsidR="00407606" w:rsidRDefault="00407606" w:rsidP="0040760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2023-115</w:t>
      </w:r>
    </w:p>
    <w:bookmarkEnd w:id="0"/>
    <w:p w14:paraId="7345EF5F" w14:textId="5583BA3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398BA1CE" w14:textId="77777777" w:rsidR="00F23460" w:rsidRDefault="00F23460" w:rsidP="00C374E4">
      <w:pPr>
        <w:tabs>
          <w:tab w:val="left" w:pos="1026"/>
        </w:tabs>
        <w:jc w:val="both"/>
        <w:rPr>
          <w:rFonts w:cs="Arial"/>
        </w:rPr>
      </w:pPr>
      <w:bookmarkStart w:id="1" w:name="_GoBack"/>
      <w:bookmarkEnd w:id="1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8F350" w14:textId="77777777" w:rsidR="00AE31F4" w:rsidRDefault="00AE31F4">
      <w:r>
        <w:separator/>
      </w:r>
    </w:p>
  </w:endnote>
  <w:endnote w:type="continuationSeparator" w:id="0">
    <w:p w14:paraId="672A232D" w14:textId="77777777" w:rsidR="00AE31F4" w:rsidRDefault="00AE31F4">
      <w:r>
        <w:continuationSeparator/>
      </w:r>
    </w:p>
  </w:endnote>
  <w:endnote w:type="continuationNotice" w:id="1">
    <w:p w14:paraId="4A82B0EF" w14:textId="77777777" w:rsidR="00433D4A" w:rsidRDefault="0043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AE31F4" w:rsidRPr="00001218" w:rsidRDefault="00AE31F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E31F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AE31F4" w:rsidRPr="005A785E" w:rsidRDefault="00AE31F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AE31F4" w:rsidRPr="00A1445A" w:rsidRDefault="00AE31F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AE31F4" w:rsidRPr="00FC6CF0" w:rsidRDefault="00AE31F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F0EE1" w14:textId="77777777" w:rsidR="00AE31F4" w:rsidRDefault="00AE31F4">
      <w:r>
        <w:separator/>
      </w:r>
    </w:p>
  </w:footnote>
  <w:footnote w:type="continuationSeparator" w:id="0">
    <w:p w14:paraId="4B958946" w14:textId="77777777" w:rsidR="00AE31F4" w:rsidRDefault="00AE31F4">
      <w:r>
        <w:continuationSeparator/>
      </w:r>
    </w:p>
  </w:footnote>
  <w:footnote w:type="continuationNotice" w:id="1">
    <w:p w14:paraId="65F58AB9" w14:textId="77777777" w:rsidR="00433D4A" w:rsidRDefault="0043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31F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AE31F4" w:rsidRPr="00A04B00" w:rsidRDefault="00AE31F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AE31F4" w:rsidRPr="00C0552D" w:rsidRDefault="00AE31F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AE31F4" w:rsidRPr="00C0552D" w:rsidRDefault="00AE31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AE31F4" w:rsidRPr="00A1445A" w:rsidRDefault="00AE31F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AE31F4" w:rsidRDefault="00AE31F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AE31F4" w:rsidRPr="00A1445A" w:rsidRDefault="00AE31F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E31F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AE31F4" w:rsidRPr="00B84F6D" w:rsidRDefault="00AE31F4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AE31F4" w:rsidRPr="00A1445A" w:rsidRDefault="00AE31F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AE31F4" w:rsidRPr="008E7AB1" w:rsidRDefault="00AE31F4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AE31F4" w:rsidRPr="00FC6CF0" w:rsidRDefault="00AE31F4" w:rsidP="00001218">
    <w:pPr>
      <w:pStyle w:val="Glava"/>
      <w:rPr>
        <w:rFonts w:cs="Arial"/>
        <w:sz w:val="2"/>
        <w:szCs w:val="2"/>
      </w:rPr>
    </w:pPr>
  </w:p>
  <w:p w14:paraId="745EE79E" w14:textId="77777777" w:rsidR="00AE31F4" w:rsidRPr="00FC6CF0" w:rsidRDefault="00AE31F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606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AF0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3460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957E117-B68F-466D-B30E-9699D04F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1</Pages>
  <Words>99</Words>
  <Characters>878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32</cp:revision>
  <cp:lastPrinted>2023-02-24T09:55:00Z</cp:lastPrinted>
  <dcterms:created xsi:type="dcterms:W3CDTF">2018-07-24T11:47:00Z</dcterms:created>
  <dcterms:modified xsi:type="dcterms:W3CDTF">2023-02-24T10:45:00Z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